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60C1C9" w14:textId="77777777" w:rsidR="0092625C" w:rsidRDefault="0092625C" w:rsidP="0092625C">
      <w:pPr>
        <w:pStyle w:val="NoSpacing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u w:val="single"/>
        </w:rPr>
        <w:t>Thomas IVE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>fl.1465-6)</w:t>
      </w:r>
    </w:p>
    <w:p w14:paraId="6DF72A16" w14:textId="77777777" w:rsidR="0092625C" w:rsidRDefault="0092625C" w:rsidP="0092625C">
      <w:pPr>
        <w:pStyle w:val="NoSpacing"/>
        <w:rPr>
          <w:rFonts w:ascii="Times New Roman" w:eastAsia="Times New Roman" w:hAnsi="Times New Roman" w:cs="Times New Roman"/>
          <w:sz w:val="24"/>
          <w:szCs w:val="24"/>
        </w:rPr>
      </w:pPr>
    </w:p>
    <w:p w14:paraId="3E1687C0" w14:textId="77777777" w:rsidR="0092625C" w:rsidRDefault="0092625C" w:rsidP="0092625C">
      <w:pPr>
        <w:pStyle w:val="NoSpacing"/>
        <w:rPr>
          <w:rFonts w:ascii="Times New Roman" w:eastAsia="Times New Roman" w:hAnsi="Times New Roman" w:cs="Times New Roman"/>
          <w:sz w:val="24"/>
          <w:szCs w:val="24"/>
        </w:rPr>
      </w:pPr>
    </w:p>
    <w:p w14:paraId="0162B109" w14:textId="77777777" w:rsidR="0092625C" w:rsidRDefault="0092625C" w:rsidP="0092625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1465-6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He was given a hood by the Cutlers’ Company.</w:t>
      </w:r>
    </w:p>
    <w:p w14:paraId="422E6968" w14:textId="77777777" w:rsidR="0092625C" w:rsidRDefault="0092625C" w:rsidP="0092625C">
      <w:pPr>
        <w:pStyle w:val="NoSpacing"/>
        <w:ind w:left="144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(“History of the Cutlers’ Company of London and of the Minor Cutlery Crafts, With Biographical Notices of Early London Cutlers” by Charles Welch </w:t>
      </w:r>
      <w:proofErr w:type="spellStart"/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vol.I</w:t>
      </w:r>
      <w:proofErr w:type="spellEnd"/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published by the Cutlers’ Company 1916 p.125)</w:t>
      </w:r>
    </w:p>
    <w:p w14:paraId="098E8B09" w14:textId="77777777" w:rsidR="0092625C" w:rsidRDefault="0092625C" w:rsidP="0092625C">
      <w:pPr>
        <w:pStyle w:val="NoSpacing"/>
        <w:rPr>
          <w:rFonts w:ascii="Times New Roman" w:eastAsia="Times New Roman" w:hAnsi="Times New Roman" w:cs="Times New Roman"/>
          <w:sz w:val="24"/>
          <w:szCs w:val="24"/>
        </w:rPr>
      </w:pPr>
    </w:p>
    <w:p w14:paraId="3C788574" w14:textId="77777777" w:rsidR="0092625C" w:rsidRDefault="0092625C" w:rsidP="0092625C">
      <w:pPr>
        <w:pStyle w:val="NoSpacing"/>
        <w:rPr>
          <w:rFonts w:ascii="Times New Roman" w:eastAsia="Times New Roman" w:hAnsi="Times New Roman" w:cs="Times New Roman"/>
          <w:sz w:val="24"/>
          <w:szCs w:val="24"/>
        </w:rPr>
      </w:pPr>
    </w:p>
    <w:p w14:paraId="76A47AEB" w14:textId="77777777" w:rsidR="0092625C" w:rsidRDefault="0092625C" w:rsidP="0092625C">
      <w:pPr>
        <w:pStyle w:val="NoSpacing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24 July 2022</w:t>
      </w:r>
    </w:p>
    <w:p w14:paraId="66104721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07C6BD" w14:textId="77777777" w:rsidR="0092625C" w:rsidRDefault="0092625C" w:rsidP="009139A6">
      <w:r>
        <w:separator/>
      </w:r>
    </w:p>
  </w:endnote>
  <w:endnote w:type="continuationSeparator" w:id="0">
    <w:p w14:paraId="63E7A400" w14:textId="77777777" w:rsidR="0092625C" w:rsidRDefault="0092625C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42425C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DB17E5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EC3FDC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85A6DD" w14:textId="77777777" w:rsidR="0092625C" w:rsidRDefault="0092625C" w:rsidP="009139A6">
      <w:r>
        <w:separator/>
      </w:r>
    </w:p>
  </w:footnote>
  <w:footnote w:type="continuationSeparator" w:id="0">
    <w:p w14:paraId="5B1B01ED" w14:textId="77777777" w:rsidR="0092625C" w:rsidRDefault="0092625C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B0785C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B21B50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CC047B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625C"/>
    <w:rsid w:val="000666E0"/>
    <w:rsid w:val="002510B7"/>
    <w:rsid w:val="005C130B"/>
    <w:rsid w:val="00826F5C"/>
    <w:rsid w:val="009139A6"/>
    <w:rsid w:val="0092625C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F444AE"/>
  <w15:chartTrackingRefBased/>
  <w15:docId w15:val="{7D7C4A3E-4B9B-4507-A880-A43709DDA1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45</Words>
  <Characters>259</Characters>
  <Application>Microsoft Office Word</Application>
  <DocSecurity>0</DocSecurity>
  <Lines>2</Lines>
  <Paragraphs>1</Paragraphs>
  <ScaleCrop>false</ScaleCrop>
  <Company/>
  <LinksUpToDate>false</LinksUpToDate>
  <CharactersWithSpaces>303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2022-07-24T08:20:00Z</dcterms:created>
  <dcterms:modified xsi:type="dcterms:W3CDTF">2022-07-24T08:21:00Z</dcterms:modified>
</cp:coreProperties>
</file>